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1F2D7" w14:textId="7D824EDD" w:rsidR="00D43812" w:rsidRDefault="00D43812" w:rsidP="00D438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William OSMONDERLAWE</w:t>
      </w:r>
      <w:r>
        <w:rPr>
          <w:rFonts w:ascii="Times New Roman" w:hAnsi="Times New Roman" w:cs="Times New Roman"/>
          <w:sz w:val="24"/>
          <w:szCs w:val="24"/>
        </w:rPr>
        <w:t xml:space="preserve">       (fl.14</w:t>
      </w:r>
      <w:r w:rsidR="00392E88">
        <w:rPr>
          <w:rFonts w:ascii="Times New Roman" w:hAnsi="Times New Roman" w:cs="Times New Roman"/>
          <w:sz w:val="24"/>
          <w:szCs w:val="24"/>
        </w:rPr>
        <w:t>02 - 1419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F2DDC9F" w14:textId="77777777" w:rsidR="00D43812" w:rsidRDefault="00D43812" w:rsidP="00D438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75BAA4" w14:textId="424D8886" w:rsidR="00D43812" w:rsidRDefault="00D43812" w:rsidP="00D438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7369D1" w14:textId="77777777" w:rsidR="00DC66DA" w:rsidRDefault="00DC66DA" w:rsidP="00DC66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Cumberland.</w:t>
      </w:r>
    </w:p>
    <w:p w14:paraId="337B6235" w14:textId="327DF443" w:rsidR="00DC66DA" w:rsidRDefault="00DC66DA" w:rsidP="00DC66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p.181)</w:t>
      </w:r>
    </w:p>
    <w:p w14:paraId="28862196" w14:textId="77777777" w:rsidR="00D43812" w:rsidRDefault="00D43812" w:rsidP="00D438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Mar.1403</w:t>
      </w:r>
      <w:r>
        <w:rPr>
          <w:rFonts w:ascii="Times New Roman" w:hAnsi="Times New Roman" w:cs="Times New Roman"/>
          <w:sz w:val="24"/>
          <w:szCs w:val="24"/>
        </w:rPr>
        <w:tab/>
        <w:t>He and Henry Stapelton(q.v.) were commissioned to levy and collect in</w:t>
      </w:r>
    </w:p>
    <w:p w14:paraId="3CC342A5" w14:textId="77777777" w:rsidR="00D43812" w:rsidRDefault="00D43812" w:rsidP="00D4381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Cumberland the subsidy granted to the King at the last Parliament.   </w:t>
      </w:r>
    </w:p>
    <w:p w14:paraId="29E094E6" w14:textId="77777777" w:rsidR="00D43812" w:rsidRDefault="00D43812" w:rsidP="00D4381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p.207)</w:t>
      </w:r>
    </w:p>
    <w:p w14:paraId="71E2B787" w14:textId="77777777" w:rsidR="00A55328" w:rsidRDefault="00A55328" w:rsidP="00A553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Nov.1417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Cumberland.  (C.F.R. 1413-22 p.215)</w:t>
      </w:r>
    </w:p>
    <w:p w14:paraId="7EEAFEA5" w14:textId="50DB5AD9" w:rsidR="00392E88" w:rsidRDefault="00392E88" w:rsidP="00A553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on a commission of the peace for Cumberland.  (C.P.R. 1416-22 p.451)</w:t>
      </w:r>
    </w:p>
    <w:p w14:paraId="4ADF810B" w14:textId="4D941369" w:rsidR="00392E88" w:rsidRDefault="00392E88" w:rsidP="00A553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>He was on a similar commission.    (ibid.)</w:t>
      </w:r>
    </w:p>
    <w:p w14:paraId="27BD170B" w14:textId="77777777" w:rsidR="00D43812" w:rsidRDefault="00D43812" w:rsidP="00D438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7E03C6" w14:textId="59012FE3" w:rsidR="00D43812" w:rsidRDefault="00D43812" w:rsidP="00D438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E8F704" w14:textId="29D1EBAB" w:rsidR="00DC66DA" w:rsidRDefault="00DC66DA" w:rsidP="00D438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2022</w:t>
      </w:r>
    </w:p>
    <w:p w14:paraId="4429BE32" w14:textId="5B6EF456" w:rsidR="00392E88" w:rsidRDefault="00392E88" w:rsidP="00D43812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8 January 2024</w:t>
      </w:r>
    </w:p>
    <w:p w14:paraId="68A4E51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0BE55" w14:textId="77777777" w:rsidR="00072663" w:rsidRDefault="00072663" w:rsidP="009139A6">
      <w:r>
        <w:separator/>
      </w:r>
    </w:p>
  </w:endnote>
  <w:endnote w:type="continuationSeparator" w:id="0">
    <w:p w14:paraId="1F03CD36" w14:textId="77777777" w:rsidR="00072663" w:rsidRDefault="000726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D9E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FE44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454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7A6B3" w14:textId="77777777" w:rsidR="00072663" w:rsidRDefault="00072663" w:rsidP="009139A6">
      <w:r>
        <w:separator/>
      </w:r>
    </w:p>
  </w:footnote>
  <w:footnote w:type="continuationSeparator" w:id="0">
    <w:p w14:paraId="5B2DBDFA" w14:textId="77777777" w:rsidR="00072663" w:rsidRDefault="000726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115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B65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91A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812"/>
    <w:rsid w:val="000666E0"/>
    <w:rsid w:val="00072663"/>
    <w:rsid w:val="002510B7"/>
    <w:rsid w:val="00392E88"/>
    <w:rsid w:val="003B6C43"/>
    <w:rsid w:val="005C130B"/>
    <w:rsid w:val="00826F5C"/>
    <w:rsid w:val="009139A6"/>
    <w:rsid w:val="009448BB"/>
    <w:rsid w:val="00A3176C"/>
    <w:rsid w:val="00A55328"/>
    <w:rsid w:val="00AE65F8"/>
    <w:rsid w:val="00BA00AB"/>
    <w:rsid w:val="00CB4ED9"/>
    <w:rsid w:val="00D43812"/>
    <w:rsid w:val="00DC66D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EC38E"/>
  <w15:chartTrackingRefBased/>
  <w15:docId w15:val="{01BD8A5C-E91C-4745-92F1-F735F1AF9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6D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2021-06-15T08:21:00Z</dcterms:created>
  <dcterms:modified xsi:type="dcterms:W3CDTF">2024-01-08T12:21:00Z</dcterms:modified>
</cp:coreProperties>
</file>